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81DE9" w14:textId="77777777" w:rsidR="003C0226" w:rsidRDefault="003C0226" w:rsidP="003C02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ROSEWILL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d.1413)</w:t>
      </w:r>
    </w:p>
    <w:p w14:paraId="1DA051E8" w14:textId="77777777" w:rsidR="003C0226" w:rsidRDefault="003C0226" w:rsidP="003C02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2A72F817" w14:textId="77777777" w:rsidR="003C0226" w:rsidRDefault="003C0226" w:rsidP="003C022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7A456C9" w14:textId="77777777" w:rsidR="003C0226" w:rsidRDefault="003C0226" w:rsidP="003C022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A21AFD" w14:textId="77777777" w:rsidR="003C0226" w:rsidRDefault="003C0226" w:rsidP="003C02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Sep.1413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3F217B3" w14:textId="77777777" w:rsidR="003C0226" w:rsidRDefault="003C0226" w:rsidP="003C0226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p.259)</w:t>
      </w:r>
    </w:p>
    <w:p w14:paraId="59842C48" w14:textId="77777777" w:rsidR="003C0226" w:rsidRDefault="003C0226" w:rsidP="003C02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EA3A278" w14:textId="77777777" w:rsidR="003C0226" w:rsidRDefault="003C0226" w:rsidP="003C022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9CA70B" w14:textId="77777777" w:rsidR="003C0226" w:rsidRDefault="003C0226" w:rsidP="003C022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C1157B" w14:textId="77777777" w:rsidR="003C0226" w:rsidRDefault="003C0226" w:rsidP="003C02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September 2023</w:t>
      </w:r>
    </w:p>
    <w:p w14:paraId="379A24D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9DDA6" w14:textId="77777777" w:rsidR="003C0226" w:rsidRDefault="003C0226" w:rsidP="009139A6">
      <w:r>
        <w:separator/>
      </w:r>
    </w:p>
  </w:endnote>
  <w:endnote w:type="continuationSeparator" w:id="0">
    <w:p w14:paraId="73DDD05C" w14:textId="77777777" w:rsidR="003C0226" w:rsidRDefault="003C02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0FF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5D00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420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0A273" w14:textId="77777777" w:rsidR="003C0226" w:rsidRDefault="003C0226" w:rsidP="009139A6">
      <w:r>
        <w:separator/>
      </w:r>
    </w:p>
  </w:footnote>
  <w:footnote w:type="continuationSeparator" w:id="0">
    <w:p w14:paraId="0A936292" w14:textId="77777777" w:rsidR="003C0226" w:rsidRDefault="003C02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3495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B72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53B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226"/>
    <w:rsid w:val="000666E0"/>
    <w:rsid w:val="002510B7"/>
    <w:rsid w:val="00270799"/>
    <w:rsid w:val="003C0226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85408"/>
  <w15:chartTrackingRefBased/>
  <w15:docId w15:val="{3334F89F-4A3F-429E-A029-B7A360683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226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2024-03-17T19:58:00Z</dcterms:created>
  <dcterms:modified xsi:type="dcterms:W3CDTF">2024-03-17T19:59:00Z</dcterms:modified>
</cp:coreProperties>
</file>